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B30EB" w14:textId="77777777" w:rsidR="00E558E4" w:rsidRDefault="00B13360" w:rsidP="00704040">
      <w:pPr>
        <w:pStyle w:val="Title"/>
      </w:pPr>
      <w:r>
        <w:t>LandStar8</w:t>
      </w:r>
      <w:r w:rsidR="00704040">
        <w:t xml:space="preserve"> FAQ Series</w:t>
      </w:r>
    </w:p>
    <w:p w14:paraId="101056E1" w14:textId="77777777" w:rsidR="00FE55E7" w:rsidRPr="00FE55E7" w:rsidRDefault="00A848DB" w:rsidP="00FE55E7">
      <w:pPr>
        <w:pStyle w:val="Heading2"/>
      </w:pPr>
      <w:r>
        <w:t xml:space="preserve">DESCRIPTION </w:t>
      </w:r>
    </w:p>
    <w:p w14:paraId="5DE1AF5B" w14:textId="53FBDD37" w:rsidR="00FE55E7" w:rsidRDefault="00704040" w:rsidP="00704040">
      <w:pPr>
        <w:rPr>
          <w:rStyle w:val="Hyperlink"/>
        </w:rPr>
      </w:pPr>
      <w:r>
        <w:t>More FAQ’s like this one are available here</w:t>
      </w:r>
      <w:proofErr w:type="gramStart"/>
      <w:r>
        <w:t>:  [</w:t>
      </w:r>
      <w:proofErr w:type="gramEnd"/>
      <w:r>
        <w:t xml:space="preserve"> </w:t>
      </w:r>
      <w:hyperlink r:id="rId8" w:history="1">
        <w:r w:rsidR="00C316E7" w:rsidRPr="00C316E7">
          <w:rPr>
            <w:rStyle w:val="Hyperlink"/>
          </w:rPr>
          <w:t>LandStar8_FAQ</w:t>
        </w:r>
      </w:hyperlink>
      <w:r>
        <w:t xml:space="preserve"> ]</w:t>
      </w:r>
      <w:r w:rsidR="00AE372F">
        <w:t xml:space="preserve"> </w:t>
      </w:r>
      <w:r w:rsidR="00AE372F">
        <w:tab/>
      </w:r>
      <w:r w:rsidR="00FE55E7">
        <w:t>Date:</w:t>
      </w:r>
      <w:r w:rsidR="00FE55E7">
        <w:tab/>
      </w:r>
      <w:sdt>
        <w:sdtPr>
          <w:alias w:val="Publish Date"/>
          <w:tag w:val=""/>
          <w:id w:val="-1300365188"/>
          <w:placeholder>
            <w:docPart w:val="4994DEDD221A4EF08938447B87EE3E7F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2-09-24T00:00:00Z">
            <w:dateFormat w:val="M/d/yyyy"/>
            <w:lid w:val="en-US"/>
            <w:storeMappedDataAs w:val="dateTime"/>
            <w:calendar w:val="gregorian"/>
          </w:date>
        </w:sdtPr>
        <w:sdtContent>
          <w:r w:rsidR="00A3275F">
            <w:t>9/24/2022</w:t>
          </w:r>
        </w:sdtContent>
      </w:sdt>
      <w:r w:rsidR="00A3275F">
        <w:rPr>
          <w:rStyle w:val="Hyperlink"/>
        </w:rPr>
        <w:t xml:space="preserve"> </w:t>
      </w:r>
    </w:p>
    <w:p w14:paraId="36112A0C" w14:textId="4B0D6966" w:rsidR="0088037E" w:rsidRDefault="0088037E" w:rsidP="003D41DB">
      <w:pPr>
        <w:jc w:val="right"/>
        <w:rPr>
          <w:color w:val="A6A6A6" w:themeColor="background1" w:themeShade="A6"/>
          <w:sz w:val="18"/>
          <w:szCs w:val="16"/>
        </w:rPr>
      </w:pPr>
      <w:r w:rsidRPr="00AE372F">
        <w:rPr>
          <w:color w:val="A6A6A6" w:themeColor="background1" w:themeShade="A6"/>
          <w:sz w:val="18"/>
          <w:szCs w:val="16"/>
        </w:rPr>
        <w:t>Filename:</w:t>
      </w:r>
      <w:r w:rsidRPr="00AE372F">
        <w:rPr>
          <w:color w:val="A6A6A6" w:themeColor="background1" w:themeShade="A6"/>
          <w:sz w:val="18"/>
          <w:szCs w:val="16"/>
        </w:rPr>
        <w:tab/>
      </w:r>
      <w:r w:rsidRPr="00AE372F">
        <w:rPr>
          <w:color w:val="A6A6A6" w:themeColor="background1" w:themeShade="A6"/>
          <w:sz w:val="18"/>
          <w:szCs w:val="16"/>
        </w:rPr>
        <w:fldChar w:fldCharType="begin"/>
      </w:r>
      <w:r w:rsidRPr="00AE372F">
        <w:rPr>
          <w:color w:val="A6A6A6" w:themeColor="background1" w:themeShade="A6"/>
          <w:sz w:val="18"/>
          <w:szCs w:val="16"/>
        </w:rPr>
        <w:instrText xml:space="preserve"> FILENAME   \* MERGEFORMAT </w:instrText>
      </w:r>
      <w:r w:rsidRPr="00AE372F">
        <w:rPr>
          <w:color w:val="A6A6A6" w:themeColor="background1" w:themeShade="A6"/>
          <w:sz w:val="18"/>
          <w:szCs w:val="16"/>
        </w:rPr>
        <w:fldChar w:fldCharType="separate"/>
      </w:r>
      <w:r w:rsidR="00356371">
        <w:rPr>
          <w:noProof/>
          <w:color w:val="A6A6A6" w:themeColor="background1" w:themeShade="A6"/>
          <w:sz w:val="18"/>
          <w:szCs w:val="16"/>
        </w:rPr>
        <w:t>RMCS_MontanaLDP_QRCodes_01.docx</w:t>
      </w:r>
      <w:r w:rsidRPr="00AE372F">
        <w:rPr>
          <w:color w:val="A6A6A6" w:themeColor="background1" w:themeShade="A6"/>
          <w:sz w:val="18"/>
          <w:szCs w:val="16"/>
        </w:rPr>
        <w:fldChar w:fldCharType="end"/>
      </w:r>
    </w:p>
    <w:p w14:paraId="0C0C4DAB" w14:textId="77777777" w:rsidR="00E679A3" w:rsidRDefault="00E679A3" w:rsidP="00AB739C">
      <w:pPr>
        <w:pStyle w:val="Heading2"/>
      </w:pPr>
      <w:r>
        <w:t>Rocky Mountain Coordinate System QR Codes</w:t>
      </w:r>
    </w:p>
    <w:p w14:paraId="283341A8" w14:textId="3A54DF3D" w:rsidR="00AB739C" w:rsidRDefault="00AB739C" w:rsidP="00AB739C">
      <w:r>
        <w:t xml:space="preserve">To load these projections into a project, </w:t>
      </w:r>
      <w:r w:rsidR="007C0202">
        <w:br/>
      </w:r>
      <w:r>
        <w:t xml:space="preserve">from the main Project menu click on </w:t>
      </w:r>
      <w:r w:rsidRPr="007C0202">
        <w:rPr>
          <w:b/>
          <w:bCs/>
          <w:color w:val="0070C0"/>
        </w:rPr>
        <w:t>Coordinate system</w:t>
      </w:r>
      <w:r w:rsidR="007C0202">
        <w:t>,</w:t>
      </w:r>
      <w:r w:rsidR="007C0202">
        <w:br/>
      </w:r>
      <w:r>
        <w:t xml:space="preserve">then the </w:t>
      </w:r>
      <w:r w:rsidRPr="007C0202">
        <w:rPr>
          <w:b/>
          <w:bCs/>
          <w:color w:val="0070C0"/>
        </w:rPr>
        <w:t>3-dot</w:t>
      </w:r>
      <w:r>
        <w:t xml:space="preserve"> button (top-right-corner), </w:t>
      </w:r>
      <w:r w:rsidR="007C0202">
        <w:br/>
      </w:r>
      <w:r>
        <w:t xml:space="preserve">then </w:t>
      </w:r>
      <w:r w:rsidR="007C0202">
        <w:t xml:space="preserve">click on </w:t>
      </w:r>
      <w:r w:rsidRPr="007C0202">
        <w:rPr>
          <w:b/>
          <w:bCs/>
          <w:color w:val="0070C0"/>
        </w:rPr>
        <w:t>Scan QR code</w:t>
      </w:r>
      <w:r>
        <w:t>.</w:t>
      </w:r>
    </w:p>
    <w:p w14:paraId="5C067036" w14:textId="77777777" w:rsidR="007C0202" w:rsidRDefault="007C0202" w:rsidP="00AB739C">
      <w:pPr>
        <w:rPr>
          <w:sz w:val="28"/>
          <w:szCs w:val="28"/>
        </w:rPr>
        <w:sectPr w:rsidR="007C0202" w:rsidSect="007C0202">
          <w:headerReference w:type="default" r:id="rId9"/>
          <w:footerReference w:type="default" r:id="rId10"/>
          <w:pgSz w:w="12240" w:h="15840" w:code="1"/>
          <w:pgMar w:top="720" w:right="720" w:bottom="720" w:left="720" w:header="1008" w:footer="432" w:gutter="0"/>
          <w:cols w:space="720"/>
          <w:docGrid w:linePitch="360"/>
        </w:sectPr>
      </w:pPr>
    </w:p>
    <w:p w14:paraId="1D30389F" w14:textId="7E1FC2C1" w:rsidR="00AB739C" w:rsidRPr="007C0202" w:rsidRDefault="00AB739C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Big Timber</w:t>
      </w:r>
      <w:r w:rsidRPr="007C0202">
        <w:rPr>
          <w:sz w:val="28"/>
          <w:szCs w:val="28"/>
        </w:rPr>
        <w:br/>
      </w:r>
      <w:r w:rsidRPr="007C0202">
        <w:rPr>
          <w:noProof/>
          <w:sz w:val="28"/>
          <w:szCs w:val="28"/>
        </w:rPr>
        <w:drawing>
          <wp:inline distT="0" distB="0" distL="0" distR="0" wp14:anchorId="380F2295" wp14:editId="7E424BBB">
            <wp:extent cx="1714712" cy="2743200"/>
            <wp:effectExtent l="0" t="0" r="0" b="0"/>
            <wp:docPr id="111755542" name="Picture 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55542" name="Picture 1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6A973" w14:textId="6A87B788" w:rsidR="00AB739C" w:rsidRPr="007C0202" w:rsidRDefault="00AB739C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Billings</w:t>
      </w:r>
      <w:r w:rsidRPr="007C0202">
        <w:rPr>
          <w:sz w:val="28"/>
          <w:szCs w:val="28"/>
        </w:rPr>
        <w:br/>
      </w:r>
      <w:r w:rsidRPr="007C0202">
        <w:rPr>
          <w:noProof/>
          <w:sz w:val="28"/>
          <w:szCs w:val="28"/>
        </w:rPr>
        <w:drawing>
          <wp:inline distT="0" distB="0" distL="0" distR="0" wp14:anchorId="13E11998" wp14:editId="178256A2">
            <wp:extent cx="1714712" cy="2743200"/>
            <wp:effectExtent l="0" t="0" r="0" b="0"/>
            <wp:docPr id="388135498" name="Picture 2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135498" name="Picture 2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B1509" w14:textId="28D39FA7" w:rsidR="00AB739C" w:rsidRPr="007C0202" w:rsidRDefault="00AB739C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Blackfeet</w:t>
      </w:r>
      <w:r w:rsidRPr="007C0202">
        <w:rPr>
          <w:sz w:val="28"/>
          <w:szCs w:val="28"/>
        </w:rPr>
        <w:br/>
      </w:r>
      <w:r w:rsidRPr="007C0202">
        <w:rPr>
          <w:noProof/>
          <w:sz w:val="28"/>
          <w:szCs w:val="28"/>
        </w:rPr>
        <w:drawing>
          <wp:inline distT="0" distB="0" distL="0" distR="0" wp14:anchorId="697E66D3" wp14:editId="40FF26DA">
            <wp:extent cx="1714712" cy="2743200"/>
            <wp:effectExtent l="0" t="0" r="0" b="0"/>
            <wp:docPr id="1280740772" name="Picture 3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740772" name="Picture 3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3F654" w14:textId="03E965D2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lastRenderedPageBreak/>
        <w:t>Bobcat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26032F52" wp14:editId="36BB0D6F">
            <wp:extent cx="1714712" cy="2743200"/>
            <wp:effectExtent l="0" t="0" r="0" b="0"/>
            <wp:docPr id="2007795870" name="Picture 4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795870" name="Picture 4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E5DF6" w14:textId="22175B7E" w:rsidR="007C0202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Butte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0D2F0F5E" wp14:editId="3D6A6BEC">
            <wp:extent cx="1714712" cy="2743200"/>
            <wp:effectExtent l="0" t="0" r="0" b="0"/>
            <wp:docPr id="129592830" name="Picture 5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92830" name="Picture 5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52335" w14:textId="7A81B0D3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Canyon Ferry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4E559CE7" wp14:editId="14FCB2F7">
            <wp:extent cx="1714712" cy="2743200"/>
            <wp:effectExtent l="0" t="0" r="0" b="0"/>
            <wp:docPr id="1830421625" name="Picture 6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421625" name="Picture 6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5E85B" w14:textId="6818F1FE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Crow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70DEAD03" wp14:editId="3F82B8EA">
            <wp:extent cx="1714712" cy="2743200"/>
            <wp:effectExtent l="0" t="0" r="0" b="0"/>
            <wp:docPr id="1866741186" name="Picture 7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741186" name="Picture 7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9F5C0" w14:textId="2E2EEAA7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Flathead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376019C9" wp14:editId="3934F408">
            <wp:extent cx="1714712" cy="2743200"/>
            <wp:effectExtent l="0" t="0" r="0" b="0"/>
            <wp:docPr id="1969658471" name="Picture 8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658471" name="Picture 8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90500" w14:textId="4A6F37BE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Fort Belknap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026B9A7E" wp14:editId="54C58966">
            <wp:extent cx="1714712" cy="2743200"/>
            <wp:effectExtent l="0" t="0" r="0" b="0"/>
            <wp:docPr id="1629214769" name="Picture 9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214769" name="Picture 9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E546F" w14:textId="668EBD6F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lastRenderedPageBreak/>
        <w:t>Fort Pek Assiniboine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1561E910" wp14:editId="6D3992E7">
            <wp:extent cx="1714712" cy="2743200"/>
            <wp:effectExtent l="0" t="0" r="0" b="0"/>
            <wp:docPr id="1926914378" name="Picture 10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914378" name="Picture 10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CF739" w14:textId="53C060D9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Fort Peck Sioux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6A7AB745" wp14:editId="70079059">
            <wp:extent cx="1714712" cy="2743200"/>
            <wp:effectExtent l="0" t="0" r="0" b="0"/>
            <wp:docPr id="738338798" name="Picture 1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338798" name="Picture 11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8EDD0" w14:textId="4F80B6B9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Interstate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532DFFDD" wp14:editId="2191C38C">
            <wp:extent cx="1714712" cy="2743200"/>
            <wp:effectExtent l="0" t="0" r="0" b="0"/>
            <wp:docPr id="1234781857" name="Picture 12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781857" name="Picture 12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E971B" w14:textId="291A9097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Milk River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44540DBA" wp14:editId="6818FC3E">
            <wp:extent cx="1714712" cy="2743200"/>
            <wp:effectExtent l="0" t="0" r="0" b="0"/>
            <wp:docPr id="638490580" name="Picture 13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490580" name="Picture 13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BE60B" w14:textId="6CF20E49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Mission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573C5F67" wp14:editId="4F576DB8">
            <wp:extent cx="1714712" cy="2743200"/>
            <wp:effectExtent l="0" t="0" r="0" b="0"/>
            <wp:docPr id="803261139" name="Picture 14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261139" name="Picture 14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B8C9F" w14:textId="7F6B1B94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Missoula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7CE498C9" wp14:editId="0300C377">
            <wp:extent cx="1714712" cy="2743200"/>
            <wp:effectExtent l="0" t="0" r="0" b="0"/>
            <wp:docPr id="1477640093" name="Picture 15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640093" name="Picture 15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9C3CD" w14:textId="7F7B73DB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lastRenderedPageBreak/>
        <w:t>NECI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28CF6B51" wp14:editId="175A6C7D">
            <wp:extent cx="1714712" cy="2743200"/>
            <wp:effectExtent l="0" t="0" r="0" b="0"/>
            <wp:docPr id="1333211560" name="Picture 16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211560" name="Picture 16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1BAEE" w14:textId="75FE0512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Phillips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6BB90D23" wp14:editId="567310DA">
            <wp:extent cx="1714712" cy="2743200"/>
            <wp:effectExtent l="0" t="0" r="0" b="0"/>
            <wp:docPr id="1585159335" name="Picture 17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159335" name="Picture 17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CA133" w14:textId="5FC69504" w:rsidR="00AB739C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St Mary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3B6A17A8" wp14:editId="601666D0">
            <wp:extent cx="1714712" cy="2743200"/>
            <wp:effectExtent l="0" t="0" r="0" b="0"/>
            <wp:docPr id="963531566" name="Picture 18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531566" name="Picture 18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F324E" w14:textId="4234888B" w:rsidR="009111F9" w:rsidRPr="007C0202" w:rsidRDefault="007C0202" w:rsidP="007C0202">
      <w:pPr>
        <w:spacing w:before="360"/>
        <w:rPr>
          <w:sz w:val="28"/>
          <w:szCs w:val="28"/>
        </w:rPr>
      </w:pPr>
      <w:r w:rsidRPr="007C0202">
        <w:rPr>
          <w:sz w:val="28"/>
          <w:szCs w:val="28"/>
        </w:rPr>
        <w:t>Wind River</w:t>
      </w:r>
      <w:r w:rsidRPr="007C0202">
        <w:rPr>
          <w:sz w:val="28"/>
          <w:szCs w:val="28"/>
        </w:rPr>
        <w:br/>
      </w:r>
      <w:r w:rsidR="00AB739C" w:rsidRPr="007C0202">
        <w:rPr>
          <w:noProof/>
          <w:sz w:val="28"/>
          <w:szCs w:val="28"/>
        </w:rPr>
        <w:drawing>
          <wp:inline distT="0" distB="0" distL="0" distR="0" wp14:anchorId="78FCB799" wp14:editId="3FF97550">
            <wp:extent cx="1714712" cy="2743200"/>
            <wp:effectExtent l="0" t="0" r="0" b="0"/>
            <wp:docPr id="119696574" name="Picture 19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6574" name="Picture 19" descr="A qr code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12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11F9" w:rsidRPr="007C0202" w:rsidSect="007C0202">
      <w:type w:val="continuous"/>
      <w:pgSz w:w="12240" w:h="15840" w:code="1"/>
      <w:pgMar w:top="720" w:right="720" w:bottom="720" w:left="720" w:header="1008" w:footer="432" w:gutter="0"/>
      <w:cols w:num="3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8E138" w14:textId="77777777" w:rsidR="00602EF0" w:rsidRDefault="00602EF0">
      <w:pPr>
        <w:spacing w:after="0"/>
      </w:pPr>
      <w:r>
        <w:separator/>
      </w:r>
    </w:p>
  </w:endnote>
  <w:endnote w:type="continuationSeparator" w:id="0">
    <w:p w14:paraId="67504AE9" w14:textId="77777777" w:rsidR="00602EF0" w:rsidRDefault="00602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340EB" w14:textId="77777777" w:rsidR="00367245" w:rsidRPr="002E35E9" w:rsidRDefault="00367245" w:rsidP="00721209">
    <w:pPr>
      <w:pStyle w:val="Footer"/>
      <w:tabs>
        <w:tab w:val="clear" w:pos="8640"/>
        <w:tab w:val="right" w:pos="10080"/>
      </w:tabs>
      <w:ind w:left="-1260" w:right="-1008"/>
      <w:jc w:val="center"/>
      <w:rPr>
        <w:rFonts w:asciiTheme="majorHAnsi" w:hAnsiTheme="majorHAnsi" w:cstheme="majorHAnsi"/>
        <w:color w:val="0066FF"/>
        <w:sz w:val="16"/>
        <w:szCs w:val="16"/>
      </w:rPr>
    </w:pP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iGage Mapping Corporation </w:t>
    </w:r>
    <w:r w:rsidRPr="002E35E9">
      <w:rPr>
        <w:rFonts w:asciiTheme="majorHAnsi" w:hAnsiTheme="majorHAnsi" w:cstheme="majorHAnsi"/>
        <w:color w:val="0066FF"/>
        <w:sz w:val="16"/>
        <w:szCs w:val="16"/>
      </w:rPr>
      <w:sym w:font="Wingdings" w:char="F09E"/>
    </w: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 1545 South 1100 East STE 1 </w:t>
    </w:r>
    <w:r w:rsidRPr="002E35E9">
      <w:rPr>
        <w:rFonts w:asciiTheme="majorHAnsi" w:hAnsiTheme="majorHAnsi" w:cstheme="majorHAnsi"/>
        <w:color w:val="0066FF"/>
        <w:sz w:val="16"/>
        <w:szCs w:val="16"/>
      </w:rPr>
      <w:sym w:font="Wingdings" w:char="F09E"/>
    </w: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 Salt Lake City UT 84015 </w:t>
    </w:r>
    <w:r w:rsidRPr="002E35E9">
      <w:rPr>
        <w:rFonts w:asciiTheme="majorHAnsi" w:hAnsiTheme="majorHAnsi" w:cstheme="majorHAnsi"/>
        <w:color w:val="0066FF"/>
        <w:sz w:val="16"/>
        <w:szCs w:val="16"/>
      </w:rPr>
      <w:sym w:font="Wingdings" w:char="F09E"/>
    </w: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 +1 801 412-0011 </w:t>
    </w:r>
    <w:r w:rsidRPr="002E35E9">
      <w:rPr>
        <w:rFonts w:asciiTheme="majorHAnsi" w:hAnsiTheme="majorHAnsi" w:cstheme="majorHAnsi"/>
        <w:color w:val="0066FF"/>
        <w:sz w:val="16"/>
        <w:szCs w:val="16"/>
      </w:rPr>
      <w:sym w:font="Wingdings" w:char="F09E"/>
    </w: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 f +1-801-412-0022 </w:t>
    </w:r>
    <w:r w:rsidRPr="002E35E9">
      <w:rPr>
        <w:rFonts w:asciiTheme="majorHAnsi" w:hAnsiTheme="majorHAnsi" w:cstheme="majorHAnsi"/>
        <w:color w:val="0066FF"/>
        <w:sz w:val="16"/>
        <w:szCs w:val="16"/>
      </w:rPr>
      <w:sym w:font="Wingdings" w:char="F09E"/>
    </w:r>
    <w:r w:rsidRPr="002E35E9">
      <w:rPr>
        <w:rFonts w:asciiTheme="majorHAnsi" w:hAnsiTheme="majorHAnsi" w:cstheme="majorHAnsi"/>
        <w:color w:val="0066FF"/>
        <w:sz w:val="16"/>
        <w:szCs w:val="16"/>
      </w:rPr>
      <w:t xml:space="preserve"> www.igage.com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4D2A4" w14:textId="77777777" w:rsidR="00602EF0" w:rsidRDefault="00602EF0">
      <w:pPr>
        <w:spacing w:after="0"/>
      </w:pPr>
      <w:r>
        <w:separator/>
      </w:r>
    </w:p>
  </w:footnote>
  <w:footnote w:type="continuationSeparator" w:id="0">
    <w:p w14:paraId="31EB77E0" w14:textId="77777777" w:rsidR="00602EF0" w:rsidRDefault="00602E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F9ECE" w14:textId="01918083" w:rsidR="00367245" w:rsidRPr="001B263F" w:rsidRDefault="007C0202">
    <w:pPr>
      <w:pStyle w:val="Header"/>
      <w:rPr>
        <w:sz w:val="28"/>
        <w:szCs w:val="28"/>
      </w:rPr>
    </w:pPr>
    <w:r w:rsidRPr="001B263F">
      <w:rPr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73D5E660" wp14:editId="63D651B3">
          <wp:simplePos x="0" y="0"/>
          <wp:positionH relativeFrom="column">
            <wp:posOffset>51766</wp:posOffset>
          </wp:positionH>
          <wp:positionV relativeFrom="paragraph">
            <wp:posOffset>-409575</wp:posOffset>
          </wp:positionV>
          <wp:extent cx="1371600" cy="594360"/>
          <wp:effectExtent l="0" t="0" r="0" b="0"/>
          <wp:wrapThrough wrapText="bothSides">
            <wp:wrapPolygon edited="0">
              <wp:start x="1800" y="0"/>
              <wp:lineTo x="0" y="2077"/>
              <wp:lineTo x="0" y="15923"/>
              <wp:lineTo x="7500" y="20769"/>
              <wp:lineTo x="14100" y="20769"/>
              <wp:lineTo x="16800" y="20769"/>
              <wp:lineTo x="21300" y="17308"/>
              <wp:lineTo x="21300" y="9000"/>
              <wp:lineTo x="4200" y="0"/>
              <wp:lineTo x="1800" y="0"/>
            </wp:wrapPolygon>
          </wp:wrapThrough>
          <wp:docPr id="1" name="Picture 2" descr="Igage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gage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3899" w:rsidRPr="001B263F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75CE7D81" wp14:editId="1C2E5FDA">
              <wp:simplePos x="0" y="0"/>
              <wp:positionH relativeFrom="page">
                <wp:posOffset>7072630</wp:posOffset>
              </wp:positionH>
              <wp:positionV relativeFrom="page">
                <wp:posOffset>2514600</wp:posOffset>
              </wp:positionV>
              <wp:extent cx="477520" cy="477520"/>
              <wp:effectExtent l="0" t="0" r="0" b="0"/>
              <wp:wrapNone/>
              <wp:docPr id="2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9DBB6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8E93F1" w14:textId="77777777" w:rsidR="00CD15B2" w:rsidRPr="00385F49" w:rsidRDefault="00CD15B2">
                          <w:pPr>
                            <w:rPr>
                              <w:rStyle w:val="PageNumber"/>
                              <w:color w:val="FFFFFF"/>
                            </w:rPr>
                          </w:pPr>
                          <w:r w:rsidRPr="00385F49"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385F49">
                            <w:fldChar w:fldCharType="separate"/>
                          </w:r>
                          <w:r w:rsidR="003326A5" w:rsidRPr="003326A5">
                            <w:rPr>
                              <w:rStyle w:val="PageNumber"/>
                              <w:b/>
                              <w:bCs/>
                              <w:noProof/>
                              <w:color w:val="FFFFFF"/>
                              <w:sz w:val="24"/>
                            </w:rPr>
                            <w:t>1</w:t>
                          </w:r>
                          <w:r w:rsidRPr="00385F49">
                            <w:rPr>
                              <w:rStyle w:val="PageNumber"/>
                              <w:b/>
                              <w:bCs/>
                              <w:noProof/>
                              <w:color w:val="FFFFFF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5CE7D81" id="Oval 1" o:spid="_x0000_s1026" style="position:absolute;margin-left:556.9pt;margin-top:198pt;width:37.6pt;height:37.6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" o:allowincell="f" fillcolor="#9dbb61" stroked="f">
              <v:textbox inset="0,,0">
                <w:txbxContent>
                  <w:p w14:paraId="7A8E93F1" w14:textId="77777777" w:rsidR="00CD15B2" w:rsidRPr="00385F49" w:rsidRDefault="00CD15B2">
                    <w:pPr>
                      <w:rPr>
                        <w:rStyle w:val="PageNumber"/>
                        <w:color w:val="FFFFFF"/>
                      </w:rPr>
                    </w:pPr>
                    <w:r w:rsidRPr="00385F49">
                      <w:fldChar w:fldCharType="begin"/>
                    </w:r>
                    <w:r>
                      <w:instrText xml:space="preserve"> PAGE    \* MERGEFORMAT </w:instrText>
                    </w:r>
                    <w:r w:rsidRPr="00385F49">
                      <w:fldChar w:fldCharType="separate"/>
                    </w:r>
                    <w:r w:rsidR="003326A5" w:rsidRPr="003326A5">
                      <w:rPr>
                        <w:rStyle w:val="PageNumber"/>
                        <w:b/>
                        <w:bCs/>
                        <w:noProof/>
                        <w:color w:val="FFFFFF"/>
                        <w:sz w:val="24"/>
                      </w:rPr>
                      <w:t>1</w:t>
                    </w:r>
                    <w:r w:rsidRPr="00385F49">
                      <w:rPr>
                        <w:rStyle w:val="PageNumber"/>
                        <w:b/>
                        <w:bCs/>
                        <w:noProof/>
                        <w:color w:val="FFFFFF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9A3"/>
    <w:rsid w:val="00010CC6"/>
    <w:rsid w:val="00014C9B"/>
    <w:rsid w:val="0002274D"/>
    <w:rsid w:val="00023A7C"/>
    <w:rsid w:val="000675E9"/>
    <w:rsid w:val="00096F18"/>
    <w:rsid w:val="000A5553"/>
    <w:rsid w:val="000C6995"/>
    <w:rsid w:val="000D0518"/>
    <w:rsid w:val="00142ACA"/>
    <w:rsid w:val="00162041"/>
    <w:rsid w:val="0018221D"/>
    <w:rsid w:val="00193E3F"/>
    <w:rsid w:val="001B263F"/>
    <w:rsid w:val="001F3348"/>
    <w:rsid w:val="00224BD9"/>
    <w:rsid w:val="00264C42"/>
    <w:rsid w:val="002767C0"/>
    <w:rsid w:val="00287DBB"/>
    <w:rsid w:val="0029104D"/>
    <w:rsid w:val="002E35E9"/>
    <w:rsid w:val="002F7DC6"/>
    <w:rsid w:val="003326A5"/>
    <w:rsid w:val="0033741E"/>
    <w:rsid w:val="00347D0C"/>
    <w:rsid w:val="00356371"/>
    <w:rsid w:val="00367245"/>
    <w:rsid w:val="00385F49"/>
    <w:rsid w:val="003A1D5B"/>
    <w:rsid w:val="003A641D"/>
    <w:rsid w:val="003B2681"/>
    <w:rsid w:val="003D41DB"/>
    <w:rsid w:val="003E3E75"/>
    <w:rsid w:val="00423866"/>
    <w:rsid w:val="00485760"/>
    <w:rsid w:val="004B5325"/>
    <w:rsid w:val="004F09C7"/>
    <w:rsid w:val="00506321"/>
    <w:rsid w:val="005A1285"/>
    <w:rsid w:val="005C5DF9"/>
    <w:rsid w:val="005D1AED"/>
    <w:rsid w:val="005D42B8"/>
    <w:rsid w:val="005E5404"/>
    <w:rsid w:val="00602EF0"/>
    <w:rsid w:val="00615E35"/>
    <w:rsid w:val="0063750F"/>
    <w:rsid w:val="0064142A"/>
    <w:rsid w:val="00652A60"/>
    <w:rsid w:val="006B240B"/>
    <w:rsid w:val="006B29D6"/>
    <w:rsid w:val="006B4F44"/>
    <w:rsid w:val="006B66C6"/>
    <w:rsid w:val="006E6EAE"/>
    <w:rsid w:val="006F3FB7"/>
    <w:rsid w:val="00704040"/>
    <w:rsid w:val="00721209"/>
    <w:rsid w:val="007712DC"/>
    <w:rsid w:val="00780E68"/>
    <w:rsid w:val="0078524C"/>
    <w:rsid w:val="007903CD"/>
    <w:rsid w:val="007907F3"/>
    <w:rsid w:val="007C0202"/>
    <w:rsid w:val="007C05C5"/>
    <w:rsid w:val="007C3E4A"/>
    <w:rsid w:val="007D27E1"/>
    <w:rsid w:val="007D6AD8"/>
    <w:rsid w:val="007F2991"/>
    <w:rsid w:val="007F2BAF"/>
    <w:rsid w:val="0081332C"/>
    <w:rsid w:val="0088037E"/>
    <w:rsid w:val="008C7459"/>
    <w:rsid w:val="00903899"/>
    <w:rsid w:val="009111F9"/>
    <w:rsid w:val="009321E3"/>
    <w:rsid w:val="0093592E"/>
    <w:rsid w:val="00942826"/>
    <w:rsid w:val="00993CAA"/>
    <w:rsid w:val="009B7AB6"/>
    <w:rsid w:val="009F2234"/>
    <w:rsid w:val="009F765D"/>
    <w:rsid w:val="00A121D3"/>
    <w:rsid w:val="00A3275F"/>
    <w:rsid w:val="00A6095F"/>
    <w:rsid w:val="00A73315"/>
    <w:rsid w:val="00A734D6"/>
    <w:rsid w:val="00A848DB"/>
    <w:rsid w:val="00A94794"/>
    <w:rsid w:val="00AA7F13"/>
    <w:rsid w:val="00AB739C"/>
    <w:rsid w:val="00AE372F"/>
    <w:rsid w:val="00B13360"/>
    <w:rsid w:val="00B5294F"/>
    <w:rsid w:val="00B756EC"/>
    <w:rsid w:val="00B8343E"/>
    <w:rsid w:val="00BA2D30"/>
    <w:rsid w:val="00BA712B"/>
    <w:rsid w:val="00BC091A"/>
    <w:rsid w:val="00C2012C"/>
    <w:rsid w:val="00C316E7"/>
    <w:rsid w:val="00C32212"/>
    <w:rsid w:val="00C43F52"/>
    <w:rsid w:val="00C46B1A"/>
    <w:rsid w:val="00C71935"/>
    <w:rsid w:val="00C77141"/>
    <w:rsid w:val="00C90667"/>
    <w:rsid w:val="00CB0761"/>
    <w:rsid w:val="00CB16E3"/>
    <w:rsid w:val="00CD15B2"/>
    <w:rsid w:val="00CE6FAD"/>
    <w:rsid w:val="00D11568"/>
    <w:rsid w:val="00D12B07"/>
    <w:rsid w:val="00D21554"/>
    <w:rsid w:val="00D30091"/>
    <w:rsid w:val="00D345CC"/>
    <w:rsid w:val="00D47348"/>
    <w:rsid w:val="00D776D7"/>
    <w:rsid w:val="00D90A80"/>
    <w:rsid w:val="00D911D6"/>
    <w:rsid w:val="00DC1821"/>
    <w:rsid w:val="00DF192F"/>
    <w:rsid w:val="00E229FA"/>
    <w:rsid w:val="00E558E4"/>
    <w:rsid w:val="00E679A3"/>
    <w:rsid w:val="00E7034B"/>
    <w:rsid w:val="00EE41D3"/>
    <w:rsid w:val="00F02F49"/>
    <w:rsid w:val="00F62DE5"/>
    <w:rsid w:val="00F7446E"/>
    <w:rsid w:val="00FE2AC0"/>
    <w:rsid w:val="00FE55E7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71250"/>
  <w15:chartTrackingRefBased/>
  <w15:docId w15:val="{B9166718-AF18-44BB-87F2-00C17DB7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D0C"/>
    <w:pPr>
      <w:spacing w:before="120" w:after="120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750F"/>
    <w:pPr>
      <w:keepNext/>
      <w:keepLines/>
      <w:spacing w:before="240" w:after="0" w:line="259" w:lineRule="auto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40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2A60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E75DC"/>
    <w:pPr>
      <w:tabs>
        <w:tab w:val="center" w:pos="4320"/>
        <w:tab w:val="right" w:pos="8640"/>
      </w:tabs>
    </w:pPr>
    <w:rPr>
      <w:rFonts w:ascii="Verdana" w:hAnsi="Verdana"/>
      <w:szCs w:val="24"/>
    </w:rPr>
  </w:style>
  <w:style w:type="paragraph" w:styleId="Footer">
    <w:name w:val="footer"/>
    <w:basedOn w:val="Normal"/>
    <w:rsid w:val="00FE75DC"/>
    <w:pPr>
      <w:tabs>
        <w:tab w:val="center" w:pos="4320"/>
        <w:tab w:val="right" w:pos="8640"/>
      </w:tabs>
    </w:pPr>
    <w:rPr>
      <w:rFonts w:ascii="Verdana" w:hAnsi="Verdana"/>
      <w:szCs w:val="24"/>
    </w:rPr>
  </w:style>
  <w:style w:type="character" w:styleId="Hyperlink">
    <w:name w:val="Hyperlink"/>
    <w:rsid w:val="00FE75DC"/>
    <w:rPr>
      <w:color w:val="0000FF"/>
      <w:u w:val="single"/>
    </w:rPr>
  </w:style>
  <w:style w:type="character" w:styleId="PageNumber">
    <w:name w:val="page number"/>
    <w:basedOn w:val="DefaultParagraphFont"/>
    <w:uiPriority w:val="99"/>
    <w:unhideWhenUsed/>
    <w:rsid w:val="00CD15B2"/>
  </w:style>
  <w:style w:type="paragraph" w:styleId="Title">
    <w:name w:val="Title"/>
    <w:basedOn w:val="Normal"/>
    <w:next w:val="Normal"/>
    <w:link w:val="TitleChar"/>
    <w:autoRedefine/>
    <w:uiPriority w:val="10"/>
    <w:qFormat/>
    <w:rsid w:val="009F765D"/>
    <w:pPr>
      <w:spacing w:before="0" w:after="0"/>
      <w:contextualSpacing/>
    </w:pPr>
    <w:rPr>
      <w:rFonts w:ascii="Calibri Light" w:hAnsi="Calibri Light"/>
      <w:color w:val="2E74B5" w:themeColor="accent1" w:themeShade="BF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9F765D"/>
    <w:rPr>
      <w:rFonts w:ascii="Calibri Light" w:hAnsi="Calibri Light"/>
      <w:color w:val="2E74B5" w:themeColor="accent1" w:themeShade="BF"/>
      <w:spacing w:val="-10"/>
      <w:kern w:val="28"/>
      <w:sz w:val="56"/>
      <w:szCs w:val="56"/>
    </w:rPr>
  </w:style>
  <w:style w:type="character" w:customStyle="1" w:styleId="Heading1Char">
    <w:name w:val="Heading 1 Char"/>
    <w:link w:val="Heading1"/>
    <w:uiPriority w:val="9"/>
    <w:rsid w:val="006375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PU">
    <w:name w:val="CPU"/>
    <w:basedOn w:val="Normal"/>
    <w:qFormat/>
    <w:rsid w:val="00014C9B"/>
    <w:pPr>
      <w:spacing w:before="0" w:after="0"/>
    </w:pPr>
    <w:rPr>
      <w:rFonts w:ascii="Courier New" w:eastAsia="Calibri" w:hAnsi="Courier New" w:cs="Courier New"/>
      <w:sz w:val="1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0404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704040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52A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27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ge.com/out/CHC/LandStar8/faq/index.ht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rive\CustomOfficeTemplates\LS8_FAQ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994DEDD221A4EF08938447B87EE3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16946-FEFC-4A7F-B75A-08BB50756452}"/>
      </w:docPartPr>
      <w:docPartBody>
        <w:p w:rsidR="00000000" w:rsidRDefault="00000000">
          <w:pPr>
            <w:pStyle w:val="4994DEDD221A4EF08938447B87EE3E7F"/>
          </w:pPr>
          <w:r w:rsidRPr="00CC519A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FB"/>
    <w:rsid w:val="00C46B1A"/>
    <w:rsid w:val="00CA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994DEDD221A4EF08938447B87EE3E7F">
    <w:name w:val="4994DEDD221A4EF08938447B87EE3E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2022-09-24T00:00:00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7DBD02-AD5A-458F-B10D-0635DA70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LS8_FAQ.dotx</Template>
  <TotalTime>16</TotalTime>
  <Pages>4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Igage Mapping Corporation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Silver</dc:creator>
  <cp:keywords/>
  <dc:description/>
  <cp:lastModifiedBy>Mark Silver</cp:lastModifiedBy>
  <cp:revision>3</cp:revision>
  <cp:lastPrinted>2024-09-13T23:52:00Z</cp:lastPrinted>
  <dcterms:created xsi:type="dcterms:W3CDTF">2024-09-13T23:36:00Z</dcterms:created>
  <dcterms:modified xsi:type="dcterms:W3CDTF">2024-09-13T23:52:00Z</dcterms:modified>
</cp:coreProperties>
</file>